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B2B39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CHILTON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1761E39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Stokesley.</w:t>
      </w:r>
    </w:p>
    <w:p w14:paraId="7B723590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</w:p>
    <w:p w14:paraId="677DD2BE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</w:p>
    <w:p w14:paraId="610A9F8F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6F98174C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38C2C375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the North Riding of </w:t>
      </w:r>
    </w:p>
    <w:p w14:paraId="22D13B4B" w14:textId="77777777" w:rsidR="007B0778" w:rsidRDefault="007B0778" w:rsidP="007B077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Yorkshire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4FDC7347" w14:textId="77777777" w:rsidR="007B0778" w:rsidRDefault="007B0778" w:rsidP="007B0778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573F4C20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</w:p>
    <w:p w14:paraId="32583F98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</w:p>
    <w:p w14:paraId="7E8C6722" w14:textId="77777777" w:rsidR="007B0778" w:rsidRDefault="007B0778" w:rsidP="007B0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2021</w:t>
      </w:r>
    </w:p>
    <w:p w14:paraId="662421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CD03C" w14:textId="77777777" w:rsidR="007B0778" w:rsidRDefault="007B0778" w:rsidP="009139A6">
      <w:r>
        <w:separator/>
      </w:r>
    </w:p>
  </w:endnote>
  <w:endnote w:type="continuationSeparator" w:id="0">
    <w:p w14:paraId="6F2BE3E1" w14:textId="77777777" w:rsidR="007B0778" w:rsidRDefault="007B07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D9B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495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DD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009B0" w14:textId="77777777" w:rsidR="007B0778" w:rsidRDefault="007B0778" w:rsidP="009139A6">
      <w:r>
        <w:separator/>
      </w:r>
    </w:p>
  </w:footnote>
  <w:footnote w:type="continuationSeparator" w:id="0">
    <w:p w14:paraId="04F53B3E" w14:textId="77777777" w:rsidR="007B0778" w:rsidRDefault="007B07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A1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29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CD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778"/>
    <w:rsid w:val="000666E0"/>
    <w:rsid w:val="002510B7"/>
    <w:rsid w:val="005C130B"/>
    <w:rsid w:val="007B077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55E8B"/>
  <w15:chartTrackingRefBased/>
  <w15:docId w15:val="{4326E7F2-5E1B-4D2C-ADBC-5DE340DE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7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2022-02-22T16:34:00Z</dcterms:created>
  <dcterms:modified xsi:type="dcterms:W3CDTF">2022-02-22T16:34:00Z</dcterms:modified>
</cp:coreProperties>
</file>